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Brent East</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Brent East</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Brent East</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Brent East</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Brent East</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8.1%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Brent East are estimated to have a score of 1-2 on the PGSI (low-risk gambling), whilst </w:t>
      </w:r>
      <w:r w:rsidRPr="00773DF7">
        <w:rPr>
          <w:rFonts w:ascii="Libre Franklin Light" w:hAnsi="Libre Franklin Light" w:cs="Calibri Light"/>
          <w:b/>
          <w:bCs/>
          <w:color w:val="C45911" w:themeColor="accent2" w:themeShade="BF"/>
        </w:rPr>
        <w:t xml:space="preserve">7.2%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6.2%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64.5% </w:t>
      </w:r>
      <w:r w:rsidRPr="004747BF">
        <w:rPr>
          <w:rFonts w:ascii="Libre Franklin Light" w:eastAsia="Times New Roman" w:hAnsi="Libre Franklin Light" w:cs="Calibri Light"/>
        </w:rPr>
        <w:t xml:space="preserve">of those respondents classified as PGSI 8+ in Brent East</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Brent East is estimated to be </w:t>
      </w:r>
      <w:r w:rsidRPr="00773DF7">
        <w:rPr>
          <w:rFonts w:ascii="Libre Franklin Light" w:eastAsia="Times New Roman" w:hAnsi="Libre Franklin Light" w:cs="Calibri Light"/>
          <w:b/>
          <w:bCs/>
          <w:color w:val="C45911" w:themeColor="accent2" w:themeShade="BF"/>
        </w:rPr>
        <w:t xml:space="preserve">£4,836,502</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Brent East</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21.5%</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Brent East</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8.1%</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Brent East</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7.2%</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Brent East</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6.2%</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higher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Brent East.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Brent East</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Brent East.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Brent East</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9.6%</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36.8%</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Brent East</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64.5%</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Brent East.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Brent East</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4.9%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39.7%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Brent East</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Brent East</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66.7%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Brent East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Brent East</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Brent East</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£4,836,502</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Brent East</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£78,779</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£1,629,188</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£116,709</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£32,824</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£60,178</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£2,918,824</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£4,836,502</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Brent East</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Brent East</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25.8%</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Brent East</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31.0%</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Brent East</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61.9%</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Brent East</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2.9%</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Brent East</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61.0%</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Brent East</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higher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25.8%</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Brent East</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31.0%</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Brent East</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61.9%</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Brent East</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2.9%</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Brent East</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61.0%</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Brent East</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8CED30D9-333B-4E41-8BF9-7263062C23F4}"/>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